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AA" w:rsidRDefault="002419AA" w:rsidP="00A15A19">
      <w:pPr>
        <w:ind w:firstLine="737"/>
        <w:jc w:val="center"/>
        <w:rPr>
          <w:b/>
          <w:sz w:val="28"/>
          <w:szCs w:val="28"/>
          <w:lang w:val="bg-BG"/>
        </w:rPr>
      </w:pPr>
    </w:p>
    <w:p w:rsidR="002419AA" w:rsidRDefault="002419AA" w:rsidP="00A15A19">
      <w:pPr>
        <w:ind w:firstLine="737"/>
        <w:jc w:val="center"/>
        <w:rPr>
          <w:b/>
          <w:sz w:val="28"/>
          <w:szCs w:val="28"/>
          <w:lang w:val="bg-BG"/>
        </w:rPr>
      </w:pPr>
    </w:p>
    <w:p w:rsidR="00A15A19" w:rsidRDefault="002419AA" w:rsidP="00A15A19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</w:t>
      </w:r>
      <w:r w:rsidR="00A15A19">
        <w:rPr>
          <w:b/>
          <w:sz w:val="28"/>
          <w:szCs w:val="28"/>
          <w:lang w:val="bg-BG"/>
        </w:rPr>
        <w:t xml:space="preserve">З </w:t>
      </w:r>
      <w:r w:rsidR="00A15A19" w:rsidRPr="000E4150">
        <w:rPr>
          <w:b/>
          <w:sz w:val="28"/>
          <w:szCs w:val="28"/>
          <w:lang w:val="bg-BG"/>
        </w:rPr>
        <w:t>А П О В Е</w:t>
      </w:r>
      <w:r w:rsidR="00A15A19" w:rsidRPr="00CB2439">
        <w:rPr>
          <w:b/>
          <w:sz w:val="28"/>
          <w:szCs w:val="28"/>
          <w:lang w:val="ru-RU"/>
        </w:rPr>
        <w:t xml:space="preserve"> </w:t>
      </w:r>
      <w:r w:rsidR="00A15A19" w:rsidRPr="000E4150">
        <w:rPr>
          <w:b/>
          <w:sz w:val="28"/>
          <w:szCs w:val="28"/>
          <w:lang w:val="bg-BG"/>
        </w:rPr>
        <w:t>Д</w:t>
      </w:r>
    </w:p>
    <w:p w:rsidR="000E4BEE" w:rsidRPr="00F86A4D" w:rsidRDefault="000E4BEE" w:rsidP="000E4BE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ПО-09-3802</w:t>
      </w:r>
      <w:r w:rsidR="00B355ED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0E4BEE" w:rsidRDefault="000E4BEE" w:rsidP="000E4BE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2419AA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A15A19" w:rsidRPr="00F86A4D" w:rsidRDefault="00A15A19" w:rsidP="00A15A19">
      <w:pPr>
        <w:ind w:firstLine="737"/>
        <w:jc w:val="center"/>
        <w:rPr>
          <w:sz w:val="26"/>
          <w:szCs w:val="26"/>
          <w:lang w:val="ru-RU"/>
        </w:rPr>
      </w:pPr>
    </w:p>
    <w:p w:rsidR="00B355ED" w:rsidRPr="00D447C1" w:rsidRDefault="00B355ED" w:rsidP="00B355ED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B355ED" w:rsidRDefault="00B355ED" w:rsidP="00B355ED">
      <w:pPr>
        <w:ind w:firstLine="737"/>
        <w:rPr>
          <w:b/>
          <w:lang w:val="bg-BG"/>
        </w:rPr>
      </w:pPr>
    </w:p>
    <w:p w:rsidR="00B355ED" w:rsidRDefault="00B355ED" w:rsidP="00B355ED">
      <w:pPr>
        <w:ind w:firstLine="737"/>
        <w:jc w:val="both"/>
        <w:rPr>
          <w:lang w:val="ru-RU"/>
        </w:rPr>
      </w:pPr>
    </w:p>
    <w:p w:rsidR="002419AA" w:rsidRPr="00810D10" w:rsidRDefault="002419AA" w:rsidP="00B355ED">
      <w:pPr>
        <w:ind w:firstLine="737"/>
        <w:jc w:val="both"/>
        <w:rPr>
          <w:lang w:val="ru-RU"/>
        </w:rPr>
      </w:pPr>
    </w:p>
    <w:p w:rsidR="00B355ED" w:rsidRPr="00035AE3" w:rsidRDefault="00B355ED" w:rsidP="00B355ED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B355ED" w:rsidRPr="00035AE3" w:rsidRDefault="00B355ED" w:rsidP="00B355ED">
      <w:pPr>
        <w:ind w:firstLine="737"/>
        <w:jc w:val="center"/>
        <w:rPr>
          <w:b/>
          <w:lang w:val="ru-RU"/>
        </w:rPr>
      </w:pPr>
    </w:p>
    <w:p w:rsidR="00B355ED" w:rsidRDefault="00B355ED" w:rsidP="00B355ED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Pr="00D447C1">
        <w:rPr>
          <w:lang w:val="bg-BG"/>
        </w:rPr>
        <w:t>8</w:t>
      </w:r>
      <w:r>
        <w:t>02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B355ED" w:rsidRPr="00D447C1" w:rsidRDefault="00B355ED" w:rsidP="00B355ED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B355ED" w:rsidRDefault="00B355ED" w:rsidP="00B355ED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В останалата си част заповед № ПО-09-3</w:t>
      </w:r>
      <w:r>
        <w:t>802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B355ED" w:rsidRPr="00D447C1" w:rsidRDefault="00B355ED" w:rsidP="00B355ED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>
        <w:rPr>
          <w:lang w:val="bg-BG"/>
        </w:rPr>
        <w:t>делна част от заповед № ПО-09-3</w:t>
      </w:r>
      <w:r>
        <w:t>802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B355ED" w:rsidRPr="00D447C1" w:rsidRDefault="00B355ED" w:rsidP="00B355ED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B355ED" w:rsidRDefault="00B355ED" w:rsidP="00B355ED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B355ED" w:rsidRDefault="00B355ED" w:rsidP="00B355ED">
      <w:pPr>
        <w:spacing w:before="240"/>
        <w:rPr>
          <w:b/>
          <w:lang w:val="ru-RU"/>
        </w:rPr>
      </w:pPr>
    </w:p>
    <w:p w:rsidR="00B355ED" w:rsidRPr="00053BDC" w:rsidRDefault="00B355ED" w:rsidP="00B355ED">
      <w:pPr>
        <w:ind w:left="180" w:firstLine="540"/>
        <w:jc w:val="both"/>
        <w:rPr>
          <w:lang w:val="ru-RU"/>
        </w:rPr>
      </w:pPr>
    </w:p>
    <w:p w:rsidR="00B355ED" w:rsidRPr="00F203AD" w:rsidRDefault="00B355ED" w:rsidP="00B355ED">
      <w:pPr>
        <w:spacing w:line="360" w:lineRule="auto"/>
        <w:rPr>
          <w:i/>
          <w:lang w:val="bg-BG"/>
        </w:rPr>
      </w:pPr>
    </w:p>
    <w:p w:rsidR="00B355ED" w:rsidRDefault="00B355ED" w:rsidP="00B355ED">
      <w:pPr>
        <w:rPr>
          <w:b/>
          <w:lang w:val="bg-BG"/>
        </w:rPr>
      </w:pPr>
    </w:p>
    <w:p w:rsidR="00B355ED" w:rsidRPr="00F203AD" w:rsidRDefault="00B355ED" w:rsidP="00B355ED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 w:rsidR="00346275"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bookmarkStart w:id="0" w:name="_GoBack"/>
      <w:bookmarkEnd w:id="0"/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B355ED" w:rsidRPr="00F203AD" w:rsidRDefault="00B355ED" w:rsidP="00B355ED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B355ED" w:rsidRPr="00F203AD" w:rsidRDefault="00B355ED" w:rsidP="00B355ED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B355ED" w:rsidRDefault="00B355ED" w:rsidP="00B355ED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B355ED" w:rsidRDefault="00B355ED" w:rsidP="00B355ED">
      <w:pPr>
        <w:rPr>
          <w:i/>
          <w:lang w:val="bg-BG"/>
        </w:rPr>
      </w:pPr>
    </w:p>
    <w:p w:rsidR="00B355ED" w:rsidRPr="00F203AD" w:rsidRDefault="00B355ED" w:rsidP="00B355ED">
      <w:pPr>
        <w:rPr>
          <w:i/>
          <w:lang w:val="bg-BG"/>
        </w:rPr>
      </w:pP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6053CB" w:rsidRPr="00067304" w:rsidRDefault="006053CB" w:rsidP="00B355ED">
      <w:pPr>
        <w:ind w:firstLine="680"/>
        <w:jc w:val="both"/>
        <w:textAlignment w:val="center"/>
        <w:rPr>
          <w:i/>
          <w:lang w:val="ru-RU"/>
        </w:rPr>
      </w:pPr>
    </w:p>
    <w:sectPr w:rsidR="006053CB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86B" w:rsidRDefault="00EA386B">
      <w:r>
        <w:separator/>
      </w:r>
    </w:p>
  </w:endnote>
  <w:endnote w:type="continuationSeparator" w:id="0">
    <w:p w:rsidR="00EA386B" w:rsidRDefault="00E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86B" w:rsidRDefault="00EA386B">
      <w:r>
        <w:separator/>
      </w:r>
    </w:p>
  </w:footnote>
  <w:footnote w:type="continuationSeparator" w:id="0">
    <w:p w:rsidR="00EA386B" w:rsidRDefault="00EA3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0D695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E4BEE"/>
    <w:rsid w:val="000F160C"/>
    <w:rsid w:val="000F24CE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77D88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30AF6"/>
    <w:rsid w:val="002419AA"/>
    <w:rsid w:val="00242B9E"/>
    <w:rsid w:val="00244318"/>
    <w:rsid w:val="00250DF3"/>
    <w:rsid w:val="00254B3B"/>
    <w:rsid w:val="00255444"/>
    <w:rsid w:val="00261E7D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46275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4F5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1651"/>
    <w:rsid w:val="0050265E"/>
    <w:rsid w:val="00515A6C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053CB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5AEE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688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5799C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15A19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5F51"/>
    <w:rsid w:val="00A67074"/>
    <w:rsid w:val="00A806FD"/>
    <w:rsid w:val="00A837FE"/>
    <w:rsid w:val="00A86B53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355ED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0ED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36EE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4109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1B91"/>
    <w:rsid w:val="00E96A8E"/>
    <w:rsid w:val="00EA2856"/>
    <w:rsid w:val="00EA386B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2021-11-03T11:41:00Z</cp:lastPrinted>
  <dcterms:created xsi:type="dcterms:W3CDTF">2021-08-04T13:24:00Z</dcterms:created>
  <dcterms:modified xsi:type="dcterms:W3CDTF">2021-11-17T09:29:00Z</dcterms:modified>
</cp:coreProperties>
</file>